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20" w:rsidRDefault="00D86120" w:rsidP="00812E4A">
      <w:pPr>
        <w:rPr>
          <w:sz w:val="28"/>
          <w:szCs w:val="28"/>
        </w:rPr>
      </w:pPr>
    </w:p>
    <w:p w:rsidR="00D86120" w:rsidRDefault="00D86120" w:rsidP="001E6719">
      <w:pPr>
        <w:jc w:val="center"/>
        <w:rPr>
          <w:sz w:val="28"/>
          <w:szCs w:val="28"/>
        </w:rPr>
      </w:pPr>
    </w:p>
    <w:p w:rsidR="00D86120" w:rsidRDefault="00D86120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86120" w:rsidRDefault="00D86120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86120" w:rsidRDefault="00D86120" w:rsidP="00F93A3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D86120" w:rsidRDefault="00D86120" w:rsidP="00F93A38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86120">
        <w:tc>
          <w:tcPr>
            <w:tcW w:w="1384" w:type="dxa"/>
            <w:vMerge w:val="restart"/>
            <w:vAlign w:val="center"/>
          </w:tcPr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86120" w:rsidRDefault="00D86120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86120">
        <w:tc>
          <w:tcPr>
            <w:tcW w:w="1384" w:type="dxa"/>
            <w:vMerge/>
            <w:vAlign w:val="center"/>
          </w:tcPr>
          <w:p w:rsidR="00D86120" w:rsidRDefault="00D86120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86120" w:rsidRDefault="00D86120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86120" w:rsidRPr="00A460DA" w:rsidRDefault="00D86120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86120" w:rsidRPr="00A460DA" w:rsidRDefault="00D86120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86120" w:rsidRPr="00A460DA" w:rsidRDefault="00D86120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86120" w:rsidRPr="00A460DA" w:rsidRDefault="00D86120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86120" w:rsidRPr="00A460DA" w:rsidRDefault="00D86120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86120" w:rsidRPr="00A460DA" w:rsidRDefault="00D86120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86120" w:rsidRPr="00A460DA" w:rsidRDefault="00D86120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86120" w:rsidRDefault="00D8612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86120" w:rsidRDefault="00D86120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86120" w:rsidRDefault="00D86120">
            <w:pPr>
              <w:rPr>
                <w:lang w:eastAsia="en-US"/>
              </w:rPr>
            </w:pPr>
          </w:p>
        </w:tc>
      </w:tr>
      <w:tr w:rsidR="00D86120">
        <w:trPr>
          <w:trHeight w:val="2447"/>
        </w:trPr>
        <w:tc>
          <w:tcPr>
            <w:tcW w:w="1384" w:type="dxa"/>
          </w:tcPr>
          <w:p w:rsidR="00D86120" w:rsidRPr="00A460DA" w:rsidRDefault="00D86120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Выборнова О.В.</w:t>
            </w:r>
          </w:p>
        </w:tc>
        <w:tc>
          <w:tcPr>
            <w:tcW w:w="1602" w:type="dxa"/>
          </w:tcPr>
          <w:p w:rsidR="00D86120" w:rsidRPr="00A460DA" w:rsidRDefault="00D86120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 xml:space="preserve">аведующий МКДОУ «Еманжелин-ский детский сад </w:t>
            </w:r>
            <w:r w:rsidRPr="00A460DA">
              <w:rPr>
                <w:color w:val="333333"/>
                <w:lang w:eastAsia="en-US"/>
              </w:rPr>
              <w:t xml:space="preserve"> «Солнышко»</w:t>
            </w:r>
          </w:p>
        </w:tc>
        <w:tc>
          <w:tcPr>
            <w:tcW w:w="1079" w:type="dxa"/>
          </w:tcPr>
          <w:p w:rsidR="00D86120" w:rsidRPr="009B3FFB" w:rsidRDefault="00D86120">
            <w:pPr>
              <w:rPr>
                <w:lang w:eastAsia="en-US"/>
              </w:rPr>
            </w:pPr>
            <w:r w:rsidRPr="009B3FFB">
              <w:rPr>
                <w:lang w:eastAsia="en-US"/>
              </w:rPr>
              <w:t>1)Квар</w:t>
            </w:r>
            <w:r>
              <w:rPr>
                <w:lang w:eastAsia="en-US"/>
              </w:rPr>
              <w:t>-</w:t>
            </w:r>
            <w:r w:rsidRPr="009B3FFB">
              <w:rPr>
                <w:lang w:eastAsia="en-US"/>
              </w:rPr>
              <w:t>тира</w:t>
            </w:r>
            <w:r>
              <w:rPr>
                <w:lang w:eastAsia="en-US"/>
              </w:rPr>
              <w:t xml:space="preserve"> </w:t>
            </w:r>
          </w:p>
          <w:p w:rsidR="00D86120" w:rsidRDefault="00D86120">
            <w:pPr>
              <w:rPr>
                <w:lang w:eastAsia="en-US"/>
              </w:rPr>
            </w:pPr>
          </w:p>
          <w:p w:rsidR="00D86120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2)З</w:t>
            </w:r>
            <w:r w:rsidRPr="009B3FFB">
              <w:rPr>
                <w:lang w:eastAsia="en-US"/>
              </w:rPr>
              <w:t>еме</w:t>
            </w:r>
          </w:p>
          <w:p w:rsidR="00D86120" w:rsidRPr="009B3FFB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ль</w:t>
            </w:r>
            <w:r w:rsidRPr="009B3FFB">
              <w:rPr>
                <w:lang w:eastAsia="en-US"/>
              </w:rPr>
              <w:t xml:space="preserve">ный участок </w:t>
            </w:r>
          </w:p>
        </w:tc>
        <w:tc>
          <w:tcPr>
            <w:tcW w:w="1080" w:type="dxa"/>
          </w:tcPr>
          <w:p w:rsidR="00D86120" w:rsidRPr="00A460DA" w:rsidRDefault="00D8612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  <w:p w:rsidR="00D86120" w:rsidRPr="00A460DA" w:rsidRDefault="00D8612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</w:p>
          <w:p w:rsidR="00D86120" w:rsidRPr="00A460DA" w:rsidRDefault="00D8612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 1/3 </w:t>
            </w:r>
          </w:p>
        </w:tc>
        <w:tc>
          <w:tcPr>
            <w:tcW w:w="1080" w:type="dxa"/>
          </w:tcPr>
          <w:p w:rsidR="00D86120" w:rsidRPr="00A460DA" w:rsidRDefault="00D86120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78,6</w:t>
            </w:r>
          </w:p>
          <w:p w:rsidR="00D86120" w:rsidRPr="00A460DA" w:rsidRDefault="00D86120">
            <w:pPr>
              <w:rPr>
                <w:color w:val="333333"/>
                <w:lang w:eastAsia="en-US"/>
              </w:rPr>
            </w:pPr>
          </w:p>
          <w:p w:rsidR="00D86120" w:rsidRPr="00A460DA" w:rsidRDefault="00D86120">
            <w:pPr>
              <w:rPr>
                <w:color w:val="333333"/>
                <w:lang w:eastAsia="en-US"/>
              </w:rPr>
            </w:pPr>
          </w:p>
          <w:p w:rsidR="00D86120" w:rsidRPr="00A460DA" w:rsidRDefault="00D8612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</w:t>
            </w:r>
            <w:r w:rsidRPr="00A460DA">
              <w:rPr>
                <w:color w:val="333333"/>
                <w:lang w:eastAsia="en-US"/>
              </w:rPr>
              <w:t>79</w:t>
            </w:r>
          </w:p>
          <w:p w:rsidR="00D86120" w:rsidRPr="00A460DA" w:rsidRDefault="00D86120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86120" w:rsidRPr="00A460DA" w:rsidRDefault="00D86120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D86120" w:rsidRPr="00A460DA" w:rsidRDefault="00D86120" w:rsidP="00A460DA">
            <w:pPr>
              <w:jc w:val="center"/>
              <w:rPr>
                <w:color w:val="333333"/>
                <w:lang w:eastAsia="en-US"/>
              </w:rPr>
            </w:pPr>
          </w:p>
          <w:p w:rsidR="00D86120" w:rsidRPr="00A460DA" w:rsidRDefault="00D86120" w:rsidP="00A460DA">
            <w:pPr>
              <w:jc w:val="center"/>
              <w:rPr>
                <w:color w:val="333333"/>
                <w:lang w:eastAsia="en-US"/>
              </w:rPr>
            </w:pPr>
          </w:p>
          <w:p w:rsidR="00D86120" w:rsidRPr="00A460DA" w:rsidRDefault="00D86120" w:rsidP="00F56AA6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D86120" w:rsidRPr="00A460DA" w:rsidRDefault="00D86120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86120" w:rsidRDefault="00D86120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86120" w:rsidRPr="00A460DA" w:rsidRDefault="00D86120" w:rsidP="00B5275E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86120" w:rsidRPr="00A460DA" w:rsidRDefault="00D86120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86120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D86120" w:rsidRPr="00A460DA" w:rsidRDefault="00D86120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379577,50</w:t>
            </w:r>
          </w:p>
        </w:tc>
        <w:tc>
          <w:tcPr>
            <w:tcW w:w="1740" w:type="dxa"/>
          </w:tcPr>
          <w:p w:rsidR="00D86120" w:rsidRPr="00A460DA" w:rsidRDefault="00D86120">
            <w:pPr>
              <w:rPr>
                <w:color w:val="333333"/>
                <w:lang w:val="en-US" w:eastAsia="en-US"/>
              </w:rPr>
            </w:pPr>
          </w:p>
        </w:tc>
      </w:tr>
      <w:tr w:rsidR="00D86120">
        <w:trPr>
          <w:trHeight w:val="839"/>
        </w:trPr>
        <w:tc>
          <w:tcPr>
            <w:tcW w:w="1384" w:type="dxa"/>
          </w:tcPr>
          <w:p w:rsidR="00D86120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D86120" w:rsidRPr="00A460DA" w:rsidRDefault="00D8612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D86120" w:rsidRDefault="00D86120" w:rsidP="00377D7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86120" w:rsidRPr="00A460DA" w:rsidRDefault="00D86120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D86120" w:rsidRPr="00A460DA" w:rsidRDefault="00D86120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D86120" w:rsidRPr="00A460DA" w:rsidRDefault="00D86120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D86120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577F21">
              <w:rPr>
                <w:lang w:eastAsia="en-US"/>
              </w:rPr>
              <w:t>Квартира</w:t>
            </w:r>
            <w:r>
              <w:rPr>
                <w:lang w:eastAsia="en-US"/>
              </w:rPr>
              <w:t xml:space="preserve"> </w:t>
            </w:r>
          </w:p>
          <w:p w:rsidR="00D86120" w:rsidRPr="00577F21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D86120" w:rsidRDefault="00D86120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78,6</w:t>
            </w:r>
          </w:p>
          <w:p w:rsidR="00D86120" w:rsidRDefault="00D86120">
            <w:pPr>
              <w:rPr>
                <w:lang w:eastAsia="en-US"/>
              </w:rPr>
            </w:pPr>
          </w:p>
          <w:p w:rsidR="00D86120" w:rsidRPr="00577F21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679</w:t>
            </w:r>
          </w:p>
        </w:tc>
        <w:tc>
          <w:tcPr>
            <w:tcW w:w="1080" w:type="dxa"/>
          </w:tcPr>
          <w:p w:rsidR="00D86120" w:rsidRDefault="00D86120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Россия</w:t>
            </w:r>
          </w:p>
          <w:p w:rsidR="00D86120" w:rsidRDefault="00D86120">
            <w:pPr>
              <w:rPr>
                <w:lang w:eastAsia="en-US"/>
              </w:rPr>
            </w:pPr>
          </w:p>
          <w:p w:rsidR="00D86120" w:rsidRPr="00577F21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D86120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</w:t>
            </w:r>
          </w:p>
          <w:p w:rsidR="00D86120" w:rsidRPr="00577F21" w:rsidRDefault="00D86120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Шкода Октавия</w:t>
            </w:r>
          </w:p>
        </w:tc>
        <w:tc>
          <w:tcPr>
            <w:tcW w:w="1740" w:type="dxa"/>
          </w:tcPr>
          <w:p w:rsidR="00D86120" w:rsidRPr="00577F21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331803,63</w:t>
            </w:r>
          </w:p>
        </w:tc>
        <w:tc>
          <w:tcPr>
            <w:tcW w:w="1740" w:type="dxa"/>
          </w:tcPr>
          <w:p w:rsidR="00D86120" w:rsidRPr="00A460DA" w:rsidRDefault="00D86120">
            <w:pPr>
              <w:rPr>
                <w:color w:val="800000"/>
                <w:lang w:eastAsia="en-US"/>
              </w:rPr>
            </w:pPr>
          </w:p>
        </w:tc>
      </w:tr>
      <w:tr w:rsidR="00D86120">
        <w:tc>
          <w:tcPr>
            <w:tcW w:w="1384" w:type="dxa"/>
          </w:tcPr>
          <w:p w:rsidR="00D86120" w:rsidRPr="006F27DD" w:rsidRDefault="00D86120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D86120" w:rsidRPr="006F27DD" w:rsidRDefault="00D86120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D86120" w:rsidRDefault="00D86120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6F27DD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6F27DD">
              <w:rPr>
                <w:lang w:eastAsia="en-US"/>
              </w:rPr>
              <w:t>тира</w:t>
            </w:r>
            <w:r>
              <w:rPr>
                <w:lang w:eastAsia="en-US"/>
              </w:rPr>
              <w:t xml:space="preserve"> </w:t>
            </w:r>
          </w:p>
          <w:p w:rsidR="00D86120" w:rsidRDefault="00D86120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</w:p>
          <w:p w:rsidR="00D86120" w:rsidRDefault="00D86120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D86120" w:rsidRPr="006F27DD" w:rsidRDefault="00D86120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A460DA">
              <w:rPr>
                <w:color w:val="800000"/>
                <w:lang w:eastAsia="en-US"/>
              </w:rPr>
              <w:t>олевая 1/3</w:t>
            </w: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1/3</w:t>
            </w:r>
          </w:p>
        </w:tc>
        <w:tc>
          <w:tcPr>
            <w:tcW w:w="1080" w:type="dxa"/>
          </w:tcPr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78,6</w:t>
            </w: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679</w:t>
            </w:r>
          </w:p>
        </w:tc>
        <w:tc>
          <w:tcPr>
            <w:tcW w:w="971" w:type="dxa"/>
          </w:tcPr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</w:p>
          <w:p w:rsidR="00D86120" w:rsidRPr="00A460DA" w:rsidRDefault="00D86120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D86120" w:rsidRPr="00A460DA" w:rsidRDefault="00D8612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D86120" w:rsidRPr="00A460DA" w:rsidRDefault="00D8612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D86120" w:rsidRPr="00A460DA" w:rsidRDefault="00D8612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D86120" w:rsidRPr="00A460DA" w:rsidRDefault="00D8612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86120" w:rsidRPr="00A460DA" w:rsidRDefault="00D8612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D86120" w:rsidRPr="00A460DA" w:rsidRDefault="00D86120">
            <w:pPr>
              <w:rPr>
                <w:color w:val="800000"/>
                <w:lang w:eastAsia="en-US"/>
              </w:rPr>
            </w:pPr>
          </w:p>
        </w:tc>
      </w:tr>
    </w:tbl>
    <w:p w:rsidR="00D86120" w:rsidRDefault="00D86120" w:rsidP="001E6719">
      <w:pPr>
        <w:rPr>
          <w:color w:val="800000"/>
        </w:rPr>
      </w:pPr>
    </w:p>
    <w:p w:rsidR="00D86120" w:rsidRDefault="00D86120" w:rsidP="001E6719"/>
    <w:p w:rsidR="00D86120" w:rsidRDefault="00D86120"/>
    <w:sectPr w:rsidR="00D86120" w:rsidSect="00812E4A">
      <w:pgSz w:w="16838" w:h="11906" w:orient="landscape"/>
      <w:pgMar w:top="53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837"/>
    <w:multiLevelType w:val="hybridMultilevel"/>
    <w:tmpl w:val="86FC0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719"/>
    <w:rsid w:val="0000550F"/>
    <w:rsid w:val="000377BB"/>
    <w:rsid w:val="000535F3"/>
    <w:rsid w:val="00100C0B"/>
    <w:rsid w:val="00124C49"/>
    <w:rsid w:val="001E6719"/>
    <w:rsid w:val="00303600"/>
    <w:rsid w:val="00377D7A"/>
    <w:rsid w:val="003A22B7"/>
    <w:rsid w:val="003C12A6"/>
    <w:rsid w:val="00424229"/>
    <w:rsid w:val="00454031"/>
    <w:rsid w:val="005444C9"/>
    <w:rsid w:val="005456D9"/>
    <w:rsid w:val="00577F21"/>
    <w:rsid w:val="00585C9D"/>
    <w:rsid w:val="005867E2"/>
    <w:rsid w:val="006C4706"/>
    <w:rsid w:val="006F27DD"/>
    <w:rsid w:val="007743B8"/>
    <w:rsid w:val="00812E4A"/>
    <w:rsid w:val="008531C8"/>
    <w:rsid w:val="008E7440"/>
    <w:rsid w:val="009B3FFB"/>
    <w:rsid w:val="00A460DA"/>
    <w:rsid w:val="00B13A7A"/>
    <w:rsid w:val="00B5275E"/>
    <w:rsid w:val="00B55BF0"/>
    <w:rsid w:val="00C229D7"/>
    <w:rsid w:val="00C90939"/>
    <w:rsid w:val="00CA60E9"/>
    <w:rsid w:val="00D33B40"/>
    <w:rsid w:val="00D86120"/>
    <w:rsid w:val="00E974BC"/>
    <w:rsid w:val="00F56AA6"/>
    <w:rsid w:val="00F9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7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E6719"/>
    <w:pPr>
      <w:ind w:left="720"/>
    </w:pPr>
  </w:style>
  <w:style w:type="table" w:styleId="TableGrid">
    <w:name w:val="Table Grid"/>
    <w:basedOn w:val="TableNormal"/>
    <w:uiPriority w:val="99"/>
    <w:rsid w:val="001E671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3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2</Pages>
  <Words>156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2014-05-13T05:05:00Z</dcterms:created>
  <dcterms:modified xsi:type="dcterms:W3CDTF">2016-04-28T04:33:00Z</dcterms:modified>
</cp:coreProperties>
</file>